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11" w:rsidRDefault="00544011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устройства горизонтальной дорожной разметки на территории                  </w:t>
      </w:r>
    </w:p>
    <w:p w:rsidR="00544011" w:rsidRDefault="00544011" w:rsidP="00EA4374">
      <w:pPr>
        <w:jc w:val="center"/>
        <w:rPr>
          <w:rFonts w:ascii="Times New Roman" w:hAnsi="Times New Roman"/>
          <w:bCs/>
          <w:sz w:val="28"/>
          <w:szCs w:val="28"/>
        </w:rPr>
      </w:pPr>
      <w:r w:rsidRPr="00E64001">
        <w:rPr>
          <w:rFonts w:ascii="Times New Roman" w:hAnsi="Times New Roman"/>
          <w:sz w:val="28"/>
          <w:szCs w:val="28"/>
        </w:rPr>
        <w:t>Ужанихинского сельсовета</w:t>
      </w:r>
      <w:r w:rsidRPr="007426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2614">
        <w:rPr>
          <w:rFonts w:ascii="Times New Roman" w:hAnsi="Times New Roman"/>
          <w:bCs/>
          <w:sz w:val="28"/>
          <w:szCs w:val="28"/>
        </w:rPr>
        <w:t>Чулымского района Новосибирской области</w:t>
      </w:r>
    </w:p>
    <w:p w:rsidR="00544011" w:rsidRPr="00742614" w:rsidRDefault="00544011" w:rsidP="00EA437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2112"/>
        <w:gridCol w:w="4779"/>
        <w:gridCol w:w="1665"/>
      </w:tblGrid>
      <w:tr w:rsidR="00544011" w:rsidTr="00721FC0">
        <w:trPr>
          <w:trHeight w:val="517"/>
          <w:jc w:val="center"/>
        </w:trPr>
        <w:tc>
          <w:tcPr>
            <w:tcW w:w="1015" w:type="dxa"/>
          </w:tcPr>
          <w:p w:rsidR="00544011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№ п/п</w:t>
            </w:r>
          </w:p>
        </w:tc>
        <w:tc>
          <w:tcPr>
            <w:tcW w:w="2112" w:type="dxa"/>
          </w:tcPr>
          <w:p w:rsidR="00544011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Тип разметки</w:t>
            </w:r>
          </w:p>
        </w:tc>
        <w:tc>
          <w:tcPr>
            <w:tcW w:w="4779" w:type="dxa"/>
          </w:tcPr>
          <w:p w:rsidR="00544011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Улица</w:t>
            </w:r>
          </w:p>
        </w:tc>
        <w:tc>
          <w:tcPr>
            <w:tcW w:w="1665" w:type="dxa"/>
          </w:tcPr>
          <w:p w:rsidR="00544011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ПК+</w:t>
            </w:r>
          </w:p>
        </w:tc>
      </w:tr>
      <w:tr w:rsidR="00544011" w:rsidTr="00721FC0">
        <w:trPr>
          <w:jc w:val="center"/>
        </w:trPr>
        <w:tc>
          <w:tcPr>
            <w:tcW w:w="1015" w:type="dxa"/>
          </w:tcPr>
          <w:p w:rsidR="00544011" w:rsidRPr="00D92A77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12" w:type="dxa"/>
          </w:tcPr>
          <w:p w:rsidR="00544011" w:rsidRPr="00D92A77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1.1</w:t>
            </w:r>
            <w:r>
              <w:rPr>
                <w:rFonts w:ascii="Times New Roman" w:hAnsi="Times New Roman"/>
                <w:sz w:val="28"/>
                <w:szCs w:val="22"/>
              </w:rPr>
              <w:t>4.1</w:t>
            </w:r>
          </w:p>
        </w:tc>
        <w:tc>
          <w:tcPr>
            <w:tcW w:w="4779" w:type="dxa"/>
          </w:tcPr>
          <w:p w:rsidR="00544011" w:rsidRPr="00D92A77" w:rsidRDefault="0054401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Школьная</w:t>
            </w:r>
          </w:p>
        </w:tc>
        <w:tc>
          <w:tcPr>
            <w:tcW w:w="1665" w:type="dxa"/>
          </w:tcPr>
          <w:p w:rsidR="00544011" w:rsidRPr="00D92A77" w:rsidRDefault="0054401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ПК0+30</w:t>
            </w:r>
          </w:p>
        </w:tc>
      </w:tr>
      <w:tr w:rsidR="00544011" w:rsidTr="00721FC0">
        <w:trPr>
          <w:jc w:val="center"/>
        </w:trPr>
        <w:tc>
          <w:tcPr>
            <w:tcW w:w="1015" w:type="dxa"/>
          </w:tcPr>
          <w:p w:rsidR="00544011" w:rsidRPr="00D92A77" w:rsidRDefault="00544011" w:rsidP="008309E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12" w:type="dxa"/>
          </w:tcPr>
          <w:p w:rsidR="00544011" w:rsidRPr="00D92A77" w:rsidRDefault="00544011" w:rsidP="008309EB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1.1</w:t>
            </w:r>
            <w:r>
              <w:rPr>
                <w:rFonts w:ascii="Times New Roman" w:hAnsi="Times New Roman"/>
                <w:sz w:val="28"/>
                <w:szCs w:val="22"/>
              </w:rPr>
              <w:t>4.1</w:t>
            </w:r>
          </w:p>
        </w:tc>
        <w:tc>
          <w:tcPr>
            <w:tcW w:w="4779" w:type="dxa"/>
          </w:tcPr>
          <w:p w:rsidR="00544011" w:rsidRPr="00D92A77" w:rsidRDefault="00544011" w:rsidP="008309E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с. Ужаниха ул. Гриценко</w:t>
            </w:r>
          </w:p>
        </w:tc>
        <w:tc>
          <w:tcPr>
            <w:tcW w:w="1665" w:type="dxa"/>
          </w:tcPr>
          <w:p w:rsidR="00544011" w:rsidRPr="00D92A77" w:rsidRDefault="00544011" w:rsidP="008309E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ПК12+64</w:t>
            </w:r>
          </w:p>
        </w:tc>
      </w:tr>
    </w:tbl>
    <w:p w:rsidR="00544011" w:rsidRDefault="00544011" w:rsidP="00EA4374"/>
    <w:p w:rsidR="00544011" w:rsidRDefault="00544011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544011" w:rsidRDefault="00544011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544011" w:rsidRDefault="00544011"/>
    <w:sectPr w:rsidR="00544011" w:rsidSect="009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374"/>
    <w:rsid w:val="0003691A"/>
    <w:rsid w:val="00043C3B"/>
    <w:rsid w:val="00086BE1"/>
    <w:rsid w:val="000963F3"/>
    <w:rsid w:val="0009717B"/>
    <w:rsid w:val="000F0344"/>
    <w:rsid w:val="00170459"/>
    <w:rsid w:val="001A6C93"/>
    <w:rsid w:val="00204E1C"/>
    <w:rsid w:val="00210145"/>
    <w:rsid w:val="0024043C"/>
    <w:rsid w:val="002D20EB"/>
    <w:rsid w:val="002D3E9E"/>
    <w:rsid w:val="002D616C"/>
    <w:rsid w:val="002F71E3"/>
    <w:rsid w:val="00371946"/>
    <w:rsid w:val="003D2EF7"/>
    <w:rsid w:val="003F5E8D"/>
    <w:rsid w:val="003F711D"/>
    <w:rsid w:val="00442B55"/>
    <w:rsid w:val="00455AE8"/>
    <w:rsid w:val="004A2F95"/>
    <w:rsid w:val="004A5AE2"/>
    <w:rsid w:val="004C3430"/>
    <w:rsid w:val="004C7004"/>
    <w:rsid w:val="00533262"/>
    <w:rsid w:val="00544011"/>
    <w:rsid w:val="00550A74"/>
    <w:rsid w:val="005B2C54"/>
    <w:rsid w:val="0060153D"/>
    <w:rsid w:val="0060790A"/>
    <w:rsid w:val="006719D6"/>
    <w:rsid w:val="006A3239"/>
    <w:rsid w:val="006C67CD"/>
    <w:rsid w:val="006D2E14"/>
    <w:rsid w:val="00707FAA"/>
    <w:rsid w:val="00721FC0"/>
    <w:rsid w:val="00730849"/>
    <w:rsid w:val="00736FD1"/>
    <w:rsid w:val="00742614"/>
    <w:rsid w:val="00744FC2"/>
    <w:rsid w:val="00747190"/>
    <w:rsid w:val="00784971"/>
    <w:rsid w:val="00790C8D"/>
    <w:rsid w:val="00791827"/>
    <w:rsid w:val="007B6F2E"/>
    <w:rsid w:val="00802410"/>
    <w:rsid w:val="008309EB"/>
    <w:rsid w:val="00854B4B"/>
    <w:rsid w:val="009618B9"/>
    <w:rsid w:val="009A1E81"/>
    <w:rsid w:val="009A6BA3"/>
    <w:rsid w:val="009F1DCD"/>
    <w:rsid w:val="00A12247"/>
    <w:rsid w:val="00A24E83"/>
    <w:rsid w:val="00A41D20"/>
    <w:rsid w:val="00A43FA7"/>
    <w:rsid w:val="00A55E4C"/>
    <w:rsid w:val="00AD3DDE"/>
    <w:rsid w:val="00AD7646"/>
    <w:rsid w:val="00AE4D80"/>
    <w:rsid w:val="00AF3A8E"/>
    <w:rsid w:val="00B64F41"/>
    <w:rsid w:val="00B9582F"/>
    <w:rsid w:val="00BC362D"/>
    <w:rsid w:val="00C04B02"/>
    <w:rsid w:val="00C21C11"/>
    <w:rsid w:val="00C23ED9"/>
    <w:rsid w:val="00C406DC"/>
    <w:rsid w:val="00C413A8"/>
    <w:rsid w:val="00C51721"/>
    <w:rsid w:val="00C60414"/>
    <w:rsid w:val="00C67692"/>
    <w:rsid w:val="00D60DE8"/>
    <w:rsid w:val="00D92A77"/>
    <w:rsid w:val="00D96C7B"/>
    <w:rsid w:val="00DA4069"/>
    <w:rsid w:val="00DB6FCB"/>
    <w:rsid w:val="00E12A35"/>
    <w:rsid w:val="00E17FCD"/>
    <w:rsid w:val="00E57BF4"/>
    <w:rsid w:val="00E64001"/>
    <w:rsid w:val="00EA4374"/>
    <w:rsid w:val="00EC4B8D"/>
    <w:rsid w:val="00F150B7"/>
    <w:rsid w:val="00F82767"/>
    <w:rsid w:val="00FA6373"/>
    <w:rsid w:val="00FC70F1"/>
    <w:rsid w:val="00FE2FFC"/>
    <w:rsid w:val="00FE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374"/>
    <w:rPr>
      <w:rFonts w:ascii="Arial Narrow" w:eastAsia="Times New Roman" w:hAnsi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40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1</Pages>
  <Words>40</Words>
  <Characters>230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berezhnov</cp:lastModifiedBy>
  <cp:revision>45</cp:revision>
  <dcterms:created xsi:type="dcterms:W3CDTF">2014-12-16T04:16:00Z</dcterms:created>
  <dcterms:modified xsi:type="dcterms:W3CDTF">2015-04-23T09:20:00Z</dcterms:modified>
</cp:coreProperties>
</file>